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3148C" w14:textId="77777777" w:rsidR="00D455C3" w:rsidRPr="002E207B" w:rsidRDefault="00D455C3" w:rsidP="00D455C3">
      <w:pPr>
        <w:rPr>
          <w:rFonts w:asciiTheme="minorHAnsi" w:hAnsiTheme="minorHAnsi"/>
        </w:rPr>
      </w:pPr>
      <w:r w:rsidRPr="002E207B">
        <w:rPr>
          <w:rFonts w:asciiTheme="minorHAnsi" w:hAnsiTheme="minorHAnsi"/>
        </w:rPr>
        <w:t>L</w:t>
      </w:r>
      <w:r>
        <w:rPr>
          <w:rFonts w:asciiTheme="minorHAnsi" w:hAnsiTheme="minorHAnsi"/>
        </w:rPr>
        <w:t>indesnes kommune</w:t>
      </w:r>
    </w:p>
    <w:p w14:paraId="09F030E5" w14:textId="5EDB50FA" w:rsidR="00B665AE" w:rsidRPr="00467120" w:rsidRDefault="00D455C3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467120">
        <w:rPr>
          <w:rFonts w:asciiTheme="minorHAnsi" w:hAnsiTheme="minorHAnsi"/>
        </w:rPr>
        <w:t>Ida Foss</w:t>
      </w:r>
    </w:p>
    <w:p w14:paraId="5E906B00" w14:textId="77777777" w:rsidR="00D7129D" w:rsidRPr="00467120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Pr="00467120">
        <w:rPr>
          <w:rFonts w:asciiTheme="minorHAnsi" w:hAnsiTheme="minorHAnsi" w:cs="Arial"/>
        </w:rPr>
        <w:tab/>
      </w:r>
      <w:r w:rsidR="00AA6279" w:rsidRPr="00467120">
        <w:rPr>
          <w:rFonts w:asciiTheme="minorHAnsi" w:hAnsiTheme="minorHAnsi" w:cs="Arial"/>
        </w:rPr>
        <w:t>[</w:t>
      </w:r>
      <w:r w:rsidR="00A72694" w:rsidRPr="00467120">
        <w:rPr>
          <w:rFonts w:asciiTheme="minorHAnsi" w:hAnsiTheme="minorHAnsi" w:cs="Arial"/>
          <w:highlight w:val="yellow"/>
        </w:rPr>
        <w:t>Sted</w:t>
      </w:r>
      <w:r w:rsidRPr="00467120">
        <w:rPr>
          <w:rFonts w:asciiTheme="minorHAnsi" w:hAnsiTheme="minorHAnsi" w:cs="Arial"/>
        </w:rPr>
        <w:t xml:space="preserve">, </w:t>
      </w:r>
      <w:r w:rsidRPr="00467120">
        <w:rPr>
          <w:rFonts w:asciiTheme="minorHAnsi" w:hAnsiTheme="minorHAnsi" w:cs="Arial"/>
          <w:highlight w:val="yellow"/>
        </w:rPr>
        <w:t>dd.mm.åååå</w:t>
      </w:r>
      <w:r w:rsidR="00AA6279" w:rsidRPr="00467120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221B8906" w14:textId="128DA40D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35C1EDD0" w14:textId="77777777" w:rsidR="00467120" w:rsidRPr="00120C6C" w:rsidRDefault="00467120" w:rsidP="00467120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6BCD1795" w14:textId="64CE6099" w:rsidR="00467120" w:rsidRPr="00120C6C" w:rsidRDefault="00467120" w:rsidP="00467120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leverer med dette tilbud i den kunngjorte konkurransen om</w:t>
      </w:r>
      <w:r>
        <w:rPr>
          <w:rFonts w:asciiTheme="minorHAnsi" w:hAnsiTheme="minorHAnsi"/>
        </w:rPr>
        <w:t xml:space="preserve"> håndverkertjenester – </w:t>
      </w:r>
      <w:r w:rsidR="00C5602C">
        <w:rPr>
          <w:rFonts w:asciiTheme="minorHAnsi" w:hAnsiTheme="minorHAnsi"/>
        </w:rPr>
        <w:t>T</w:t>
      </w:r>
      <w:r w:rsidR="000039D8">
        <w:rPr>
          <w:rFonts w:asciiTheme="minorHAnsi" w:hAnsiTheme="minorHAnsi"/>
        </w:rPr>
        <w:t xml:space="preserve">ømrertjenester. </w:t>
      </w:r>
      <w:r>
        <w:rPr>
          <w:rFonts w:asciiTheme="minorHAnsi" w:hAnsiTheme="minorHAnsi"/>
        </w:rPr>
        <w:t xml:space="preserve"> </w:t>
      </w:r>
    </w:p>
    <w:p w14:paraId="360E92DC" w14:textId="77777777" w:rsidR="00467120" w:rsidRPr="00120C6C" w:rsidRDefault="00467120" w:rsidP="00467120">
      <w:pPr>
        <w:rPr>
          <w:rFonts w:asciiTheme="minorHAnsi" w:hAnsiTheme="minorHAnsi"/>
        </w:rPr>
      </w:pPr>
    </w:p>
    <w:p w14:paraId="6824D2C4" w14:textId="77777777" w:rsidR="00467120" w:rsidRPr="00311E38" w:rsidRDefault="00467120" w:rsidP="00467120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467120" w:rsidRPr="00120C6C" w14:paraId="64894613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67B6A907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657F6D19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467120" w:rsidRPr="00120C6C" w14:paraId="288FDBC2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0152399F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4A793FC2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467120" w:rsidRPr="00120C6C" w14:paraId="3247DB1D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31EE5E18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209C9689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467120" w:rsidRPr="00120C6C" w14:paraId="4FF7AD7B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09ADBD1B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693C78EB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467120" w:rsidRPr="00120C6C" w14:paraId="1DB5955D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6BC726EA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522CDA0A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467120" w:rsidRPr="00120C6C" w14:paraId="13C3D7BB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5A2FE18E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79ECFD71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467120" w:rsidRPr="00120C6C" w14:paraId="6C700B73" w14:textId="77777777" w:rsidTr="00D770FC">
        <w:tc>
          <w:tcPr>
            <w:tcW w:w="3085" w:type="dxa"/>
            <w:shd w:val="clear" w:color="auto" w:fill="D9D9D9" w:themeFill="background1" w:themeFillShade="D9"/>
          </w:tcPr>
          <w:p w14:paraId="5B37E830" w14:textId="77777777" w:rsidR="00467120" w:rsidRPr="00120C6C" w:rsidRDefault="00467120" w:rsidP="00D770F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0AD36FAE" w14:textId="77777777" w:rsidR="00467120" w:rsidRPr="00120C6C" w:rsidRDefault="00467120" w:rsidP="00D770F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1741F2F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 Det bekreftes at tilbudet som minimum inneholder de elementer listet opp i konkurransereglene punkt </w:t>
      </w:r>
      <w:r>
        <w:rPr>
          <w:rFonts w:asciiTheme="minorHAnsi" w:hAnsiTheme="minorHAnsi"/>
        </w:rPr>
        <w:t>8.2.2</w:t>
      </w:r>
      <w:r w:rsidRPr="0034484A">
        <w:rPr>
          <w:rFonts w:asciiTheme="minorHAnsi" w:hAnsiTheme="minorHAnsi"/>
        </w:rPr>
        <w:t>. </w:t>
      </w:r>
    </w:p>
    <w:p w14:paraId="7EDD10D5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1DBB584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64CF3F6D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7DC11475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  <w:r w:rsidRPr="0034484A">
        <w:rPr>
          <w:rFonts w:asciiTheme="minorHAnsi" w:hAnsiTheme="minorHAnsi"/>
        </w:rPr>
        <w:br/>
        <w:t> </w:t>
      </w:r>
    </w:p>
    <w:p w14:paraId="733AD7DE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33785A28" w14:textId="77777777" w:rsidR="00467120" w:rsidRPr="004D2F65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2B2789C6" w14:textId="77777777" w:rsidR="00467120" w:rsidRDefault="00467120" w:rsidP="00467120">
      <w:pPr>
        <w:rPr>
          <w:rFonts w:asciiTheme="minorHAnsi" w:hAnsiTheme="minorHAnsi"/>
          <w:b/>
          <w:bCs/>
        </w:rPr>
      </w:pPr>
    </w:p>
    <w:p w14:paraId="26DD3138" w14:textId="77777777" w:rsidR="00467120" w:rsidRPr="0034484A" w:rsidRDefault="00467120" w:rsidP="00467120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0EB60557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467120" w:rsidRPr="0034484A" w14:paraId="42F4BBC7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7F7A5D5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1C44D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467120" w:rsidRPr="0034484A" w14:paraId="395B7DE2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1D49A3C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DBA94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467120" w:rsidRPr="0034484A" w14:paraId="1F6D689B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5F910D6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78B07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467120" w:rsidRPr="0034484A" w14:paraId="201C3F3C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352CCB6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44A1E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76B2AE92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3FE005B5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467120" w:rsidRPr="0034484A" w14:paraId="22553A42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047D589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7A803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467120" w:rsidRPr="0034484A" w14:paraId="3E3C4C10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AA8AE2C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EB0A9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467120" w:rsidRPr="0034484A" w14:paraId="79F47C7F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A3EE7A4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952A6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467120" w:rsidRPr="0034484A" w14:paraId="1547C3A5" w14:textId="77777777" w:rsidTr="00D770FC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3591E4E" w14:textId="77777777" w:rsidR="00467120" w:rsidRPr="0034484A" w:rsidRDefault="00467120" w:rsidP="00D770FC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C6E13" w14:textId="77777777" w:rsidR="00467120" w:rsidRPr="0034484A" w:rsidRDefault="00467120" w:rsidP="00D770FC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7D29446A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33328E8B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35934409" w14:textId="77777777" w:rsidR="00467120" w:rsidRPr="0034484A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DA5E96E" w14:textId="77777777" w:rsidR="00467120" w:rsidRPr="00120C6C" w:rsidRDefault="00467120" w:rsidP="00467120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10F90AD6" w14:textId="77777777" w:rsidR="00467120" w:rsidRPr="00120C6C" w:rsidRDefault="00467120" w:rsidP="00467120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3D21808B" w14:textId="77777777" w:rsidR="00467120" w:rsidRDefault="00467120" w:rsidP="00467120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494D354E" w14:textId="77777777" w:rsidR="00467120" w:rsidRPr="00C518FD" w:rsidRDefault="00467120" w:rsidP="00467120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467120" w:rsidRPr="00C518FD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4F3B7" w14:textId="77777777" w:rsidR="00B96692" w:rsidRDefault="00B96692" w:rsidP="00D7129D">
      <w:r>
        <w:separator/>
      </w:r>
    </w:p>
  </w:endnote>
  <w:endnote w:type="continuationSeparator" w:id="0">
    <w:p w14:paraId="3B5FFB51" w14:textId="77777777" w:rsidR="00B96692" w:rsidRDefault="00B96692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4B4B2" w14:textId="77777777" w:rsidR="00B96692" w:rsidRDefault="00B96692" w:rsidP="00D7129D">
      <w:r>
        <w:separator/>
      </w:r>
    </w:p>
  </w:footnote>
  <w:footnote w:type="continuationSeparator" w:id="0">
    <w:p w14:paraId="55BF2CBB" w14:textId="77777777" w:rsidR="00B96692" w:rsidRDefault="00B96692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175F8B29" w:rsidR="00E01E9D" w:rsidRDefault="00E01E9D" w:rsidP="00C76256">
    <w:pPr>
      <w:pStyle w:val="Topptekst"/>
    </w:pPr>
    <w:r>
      <w:t>Vedlegg 1 – Tilbudsbrev</w:t>
    </w:r>
    <w:r w:rsidR="00467120">
      <w:t xml:space="preserve"> </w:t>
    </w:r>
    <w:r w:rsidR="00776842">
      <w:t>tømrertjenester</w:t>
    </w:r>
    <w:r w:rsidR="00C76256">
      <w:t xml:space="preserve">        </w:t>
    </w:r>
    <w:r w:rsidR="00776842">
      <w:t xml:space="preserve"> </w:t>
    </w:r>
    <w:r w:rsidR="00C76256">
      <w:t xml:space="preserve">                                                                                  </w:t>
    </w:r>
    <w:r w:rsidR="00C76256">
      <w:rPr>
        <w:rFonts w:cs="Arial"/>
        <w:noProof/>
        <w:lang w:val="nn-NO"/>
      </w:rPr>
      <w:drawing>
        <wp:inline distT="0" distB="0" distL="0" distR="0" wp14:anchorId="0E9AD40B" wp14:editId="21A9D19C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261654">
    <w:abstractNumId w:val="0"/>
  </w:num>
  <w:num w:numId="2" w16cid:durableId="976957802">
    <w:abstractNumId w:val="1"/>
  </w:num>
  <w:num w:numId="3" w16cid:durableId="1353068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39D8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2DD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974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3DEA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1B3F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120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CB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2393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1FA6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6842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76E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A08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DD5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4BA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03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6692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27B2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72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02C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6256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5C3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3F9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62A2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F47BC21-CB8B-423A-B4D0-C3503C40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CF79-4360-4AD5-82F3-E2D821D9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19</TotalTime>
  <Pages>1</Pages>
  <Words>298</Words>
  <Characters>1580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21</cp:revision>
  <dcterms:created xsi:type="dcterms:W3CDTF">2015-08-04T11:52:00Z</dcterms:created>
  <dcterms:modified xsi:type="dcterms:W3CDTF">2026-04-29T09:14:00Z</dcterms:modified>
</cp:coreProperties>
</file>